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République Algérienne Démocratique et Populaire</w:t>
      </w: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Ministère de l’enseignement supérieur et de la recherche scientifique</w:t>
      </w:r>
    </w:p>
    <w:p w:rsidR="00147BC7" w:rsidRDefault="00FE7CE1" w:rsidP="00147BC7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5211445</wp:posOffset>
            </wp:positionH>
            <wp:positionV relativeFrom="paragraph">
              <wp:posOffset>138430</wp:posOffset>
            </wp:positionV>
            <wp:extent cx="737870" cy="737235"/>
            <wp:effectExtent l="19050" t="0" r="5080" b="0"/>
            <wp:wrapNone/>
            <wp:docPr id="4" name="Image 2" descr="univ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univlog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noProof/>
          <w:sz w:val="32"/>
          <w:szCs w:val="32"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-361315</wp:posOffset>
            </wp:positionH>
            <wp:positionV relativeFrom="paragraph">
              <wp:posOffset>147955</wp:posOffset>
            </wp:positionV>
            <wp:extent cx="737870" cy="737235"/>
            <wp:effectExtent l="19050" t="0" r="5080" b="0"/>
            <wp:wrapNone/>
            <wp:docPr id="3" name="Image 2" descr="univ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univlog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UNIVERSITE DE MSILA</w:t>
      </w: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FACULTE DE TECHNOLOGIE</w:t>
      </w: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DEPARTEMENT D’ELECTRONIQUE</w:t>
      </w:r>
    </w:p>
    <w:p w:rsidR="00147BC7" w:rsidRDefault="00147BC7" w:rsidP="00147BC7">
      <w:pPr>
        <w:tabs>
          <w:tab w:val="left" w:pos="465"/>
          <w:tab w:val="left" w:pos="2775"/>
          <w:tab w:val="center" w:pos="4535"/>
          <w:tab w:val="left" w:pos="48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7BC7" w:rsidRDefault="00147BC7" w:rsidP="00147BC7">
      <w:pPr>
        <w:tabs>
          <w:tab w:val="left" w:pos="465"/>
          <w:tab w:val="left" w:pos="2775"/>
          <w:tab w:val="center" w:pos="4535"/>
          <w:tab w:val="left" w:pos="48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7BC7" w:rsidRDefault="00147BC7" w:rsidP="00147BC7">
      <w:pPr>
        <w:tabs>
          <w:tab w:val="left" w:pos="465"/>
          <w:tab w:val="left" w:pos="277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i/>
          <w:sz w:val="40"/>
          <w:szCs w:val="40"/>
          <w:u w:val="single"/>
        </w:rPr>
      </w:pPr>
      <w:r>
        <w:rPr>
          <w:rFonts w:ascii="Times New Roman" w:hAnsi="Times New Roman"/>
          <w:b/>
          <w:i/>
          <w:sz w:val="40"/>
          <w:szCs w:val="40"/>
          <w:u w:val="single"/>
        </w:rPr>
        <w:t>MEMOIRE DE MASTER</w:t>
      </w: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DOMAINE : SCIENCES ET TECHNOLOGIE</w:t>
      </w: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FILIERE : GENIE ELECTRIQUE</w:t>
      </w:r>
    </w:p>
    <w:p w:rsidR="00926907" w:rsidRDefault="00926907" w:rsidP="00926907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OPTION : SYSTEME DE TELECOMMUNICATION </w:t>
      </w:r>
    </w:p>
    <w:p w:rsidR="00147BC7" w:rsidRDefault="00926907" w:rsidP="00926907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8"/>
          <w:szCs w:val="28"/>
        </w:rPr>
        <w:t>NUMERIQUE</w:t>
      </w: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i/>
          <w:sz w:val="36"/>
          <w:szCs w:val="28"/>
          <w:u w:val="single"/>
        </w:rPr>
      </w:pPr>
      <w:r>
        <w:rPr>
          <w:rFonts w:ascii="Times New Roman" w:hAnsi="Times New Roman"/>
          <w:b/>
          <w:i/>
          <w:sz w:val="36"/>
          <w:szCs w:val="28"/>
          <w:u w:val="single"/>
        </w:rPr>
        <w:t>Thème</w:t>
      </w:r>
    </w:p>
    <w:p w:rsidR="00B32548" w:rsidRDefault="00B32548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i/>
          <w:sz w:val="36"/>
          <w:szCs w:val="28"/>
          <w:u w:val="single"/>
        </w:rPr>
      </w:pPr>
    </w:p>
    <w:p w:rsidR="00147BC7" w:rsidRPr="00FE7CE1" w:rsidRDefault="00EE267A" w:rsidP="00FE7CE1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  <w:r w:rsidRPr="00EE267A">
        <w:rPr>
          <w:noProof/>
        </w:rPr>
        <w:pict>
          <v:roundrect id="Rectangle à coins arrondis 1" o:spid="_x0000_s1026" style="position:absolute;left:0;text-align:left;margin-left:-5.65pt;margin-top:.95pt;width:463.5pt;height:114.1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" filled="f">
            <v:textbox style="mso-next-textbox:#Rectangle à coins arrondis 1"/>
          </v:roundrect>
        </w:pict>
      </w:r>
    </w:p>
    <w:p w:rsidR="000525CE" w:rsidRPr="00B32548" w:rsidRDefault="000525CE" w:rsidP="00B32548">
      <w:pPr>
        <w:spacing w:after="120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0525CE">
        <w:rPr>
          <w:rFonts w:asciiTheme="majorBidi" w:hAnsiTheme="majorBidi" w:cstheme="majorBidi"/>
          <w:b/>
          <w:bCs/>
          <w:sz w:val="40"/>
          <w:szCs w:val="40"/>
        </w:rPr>
        <w:t>SYSTEME D’AUTHENTIFICATION DE LOCUTEURS BASE SUR LES MACHINES A VASTE MARGE (SVM)</w:t>
      </w:r>
    </w:p>
    <w:p w:rsidR="00B32548" w:rsidRDefault="00B32548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B32548" w:rsidRDefault="00B32548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B32548" w:rsidRDefault="00B32548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B32548" w:rsidRDefault="00B32548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Présenté par </w:t>
      </w:r>
      <w:r>
        <w:rPr>
          <w:rFonts w:ascii="Times New Roman" w:hAnsi="Times New Roman"/>
          <w:b/>
          <w:sz w:val="28"/>
          <w:szCs w:val="28"/>
        </w:rPr>
        <w:t xml:space="preserve">:                               </w:t>
      </w:r>
      <w:r w:rsidR="00FE7CE1">
        <w:rPr>
          <w:rFonts w:ascii="Times New Roman" w:hAnsi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E7AD8">
        <w:rPr>
          <w:rFonts w:ascii="Times New Roman" w:hAnsi="Times New Roman"/>
          <w:b/>
          <w:sz w:val="28"/>
          <w:szCs w:val="28"/>
          <w:u w:val="single"/>
        </w:rPr>
        <w:t>Proposé et dirigé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par</w:t>
      </w:r>
      <w:r>
        <w:rPr>
          <w:rFonts w:ascii="Times New Roman" w:hAnsi="Times New Roman"/>
          <w:b/>
          <w:sz w:val="28"/>
          <w:szCs w:val="28"/>
        </w:rPr>
        <w:t> :</w:t>
      </w:r>
    </w:p>
    <w:p w:rsidR="00FE7CE1" w:rsidRDefault="00FE7CE1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7BC7" w:rsidRPr="000525CE" w:rsidRDefault="00C0347F" w:rsidP="00FE7CE1">
      <w:pPr>
        <w:tabs>
          <w:tab w:val="left" w:pos="465"/>
          <w:tab w:val="center" w:pos="4535"/>
          <w:tab w:val="left" w:pos="48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25CE">
        <w:rPr>
          <w:rFonts w:ascii="Times New Roman" w:hAnsi="Times New Roman"/>
          <w:b/>
          <w:sz w:val="28"/>
          <w:szCs w:val="28"/>
        </w:rPr>
        <w:t>HALITIM Saleh</w:t>
      </w:r>
      <w:r w:rsidR="00147BC7" w:rsidRPr="000525CE"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926907" w:rsidRPr="000525CE">
        <w:rPr>
          <w:rFonts w:ascii="Times New Roman" w:hAnsi="Times New Roman"/>
          <w:b/>
          <w:sz w:val="28"/>
          <w:szCs w:val="28"/>
        </w:rPr>
        <w:t xml:space="preserve">        </w:t>
      </w:r>
      <w:r w:rsidRPr="000525CE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FE7CE1" w:rsidRPr="000525CE">
        <w:rPr>
          <w:rFonts w:ascii="Times New Roman" w:hAnsi="Times New Roman"/>
          <w:b/>
          <w:sz w:val="28"/>
          <w:szCs w:val="28"/>
        </w:rPr>
        <w:t xml:space="preserve">Mr. </w:t>
      </w:r>
      <w:r w:rsidRPr="000525CE">
        <w:rPr>
          <w:rFonts w:ascii="Times New Roman" w:hAnsi="Times New Roman"/>
          <w:b/>
          <w:sz w:val="28"/>
          <w:szCs w:val="28"/>
        </w:rPr>
        <w:t>KHENNOUF Salah</w:t>
      </w:r>
    </w:p>
    <w:p w:rsidR="00FE7CE1" w:rsidRPr="000525CE" w:rsidRDefault="00FE7CE1" w:rsidP="00FE7CE1">
      <w:pPr>
        <w:tabs>
          <w:tab w:val="left" w:pos="465"/>
          <w:tab w:val="center" w:pos="4535"/>
          <w:tab w:val="left" w:pos="48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E7CE1" w:rsidRPr="000525CE" w:rsidRDefault="00FE7CE1" w:rsidP="00FE7CE1">
      <w:pPr>
        <w:tabs>
          <w:tab w:val="left" w:pos="465"/>
          <w:tab w:val="center" w:pos="4535"/>
          <w:tab w:val="left" w:pos="48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7BC7" w:rsidRPr="000525CE" w:rsidRDefault="00147BC7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7BC7" w:rsidRPr="000525CE" w:rsidRDefault="00147BC7" w:rsidP="00FE7CE1">
      <w:pPr>
        <w:tabs>
          <w:tab w:val="left" w:pos="465"/>
          <w:tab w:val="center" w:pos="4535"/>
          <w:tab w:val="left" w:pos="484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47BC7" w:rsidRPr="00FE7CE1" w:rsidRDefault="00FE7CE1" w:rsidP="00FE7CE1">
      <w:pPr>
        <w:tabs>
          <w:tab w:val="left" w:pos="465"/>
          <w:tab w:val="center" w:pos="4535"/>
          <w:tab w:val="left" w:pos="4845"/>
        </w:tabs>
        <w:spacing w:after="0" w:line="240" w:lineRule="auto"/>
        <w:rPr>
          <w:rFonts w:ascii="Times New Roman" w:hAnsi="Times New Roman"/>
          <w:b/>
          <w:sz w:val="28"/>
          <w:szCs w:val="28"/>
          <w:lang w:bidi="ar-DZ"/>
        </w:rPr>
      </w:pPr>
      <w:r>
        <w:rPr>
          <w:rFonts w:ascii="Times New Roman" w:hAnsi="Times New Roman"/>
          <w:b/>
          <w:sz w:val="28"/>
          <w:szCs w:val="28"/>
          <w:lang w:val="en-US"/>
        </w:rPr>
        <w:t>N</w:t>
      </w:r>
      <w:r>
        <w:rPr>
          <w:rFonts w:ascii="Times New Roman" w:hAnsi="Times New Roman" w:hint="cs"/>
          <w:b/>
          <w:sz w:val="28"/>
          <w:szCs w:val="28"/>
          <w:rtl/>
          <w:lang w:bidi="ar-DZ"/>
        </w:rPr>
        <w:t>°</w:t>
      </w:r>
      <w:r>
        <w:rPr>
          <w:rFonts w:ascii="Times New Roman" w:hAnsi="Times New Roman"/>
          <w:b/>
          <w:sz w:val="28"/>
          <w:szCs w:val="28"/>
          <w:lang w:bidi="ar-D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 w:bidi="ar-DZ"/>
        </w:rPr>
        <w:t>d’ordre: 2012/…./85/125</w:t>
      </w:r>
    </w:p>
    <w:p w:rsidR="00147BC7" w:rsidRDefault="00147BC7" w:rsidP="00FE7CE1">
      <w:pPr>
        <w:tabs>
          <w:tab w:val="left" w:pos="465"/>
          <w:tab w:val="center" w:pos="4535"/>
          <w:tab w:val="left" w:pos="4845"/>
        </w:tabs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FE7CE1" w:rsidRPr="00926907" w:rsidRDefault="00FE7CE1" w:rsidP="00FE7CE1">
      <w:pPr>
        <w:tabs>
          <w:tab w:val="left" w:pos="465"/>
          <w:tab w:val="center" w:pos="4535"/>
          <w:tab w:val="left" w:pos="4845"/>
        </w:tabs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147BC7" w:rsidRPr="00926907" w:rsidRDefault="00E51783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Promotion</w:t>
      </w:r>
      <w:r w:rsidR="00926907" w:rsidRPr="00926907">
        <w:rPr>
          <w:rFonts w:ascii="Times New Roman" w:hAnsi="Times New Roman"/>
          <w:b/>
          <w:sz w:val="28"/>
          <w:szCs w:val="28"/>
          <w:lang w:val="en-US"/>
        </w:rPr>
        <w:t>: JUIN 2012</w:t>
      </w:r>
    </w:p>
    <w:sectPr w:rsidR="00147BC7" w:rsidRPr="00926907" w:rsidSect="00AE54D7"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FE7CE1"/>
    <w:rsid w:val="000525CE"/>
    <w:rsid w:val="00147BC7"/>
    <w:rsid w:val="002879C6"/>
    <w:rsid w:val="006E7AD8"/>
    <w:rsid w:val="00926907"/>
    <w:rsid w:val="00A81694"/>
    <w:rsid w:val="00AE54D7"/>
    <w:rsid w:val="00B32548"/>
    <w:rsid w:val="00B55D6A"/>
    <w:rsid w:val="00C0347F"/>
    <w:rsid w:val="00C65F81"/>
    <w:rsid w:val="00CE1896"/>
    <w:rsid w:val="00E51783"/>
    <w:rsid w:val="00EE267A"/>
    <w:rsid w:val="00F53975"/>
    <w:rsid w:val="00FE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BC7"/>
    <w:pPr>
      <w:spacing w:after="200" w:line="276" w:lineRule="auto"/>
    </w:pPr>
    <w:rPr>
      <w:rFonts w:ascii="Rockwell" w:eastAsia="Rockwell" w:hAnsi="Rockwell"/>
      <w:sz w:val="22"/>
      <w:szCs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9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h\Desktop\page%20de%20garde1.doc2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garde1.doc2</Template>
  <TotalTime>19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saleh</dc:creator>
  <cp:lastModifiedBy>saleh</cp:lastModifiedBy>
  <cp:revision>11</cp:revision>
  <dcterms:created xsi:type="dcterms:W3CDTF">2012-06-13T19:50:00Z</dcterms:created>
  <dcterms:modified xsi:type="dcterms:W3CDTF">2012-06-14T16:42:00Z</dcterms:modified>
</cp:coreProperties>
</file>